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BC9E8E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BF7C31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B047B5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5FB6EB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675642" w14:paraId="79D4888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7564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675642" w14:paraId="69876A0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675642" w14:paraId="0AFB827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675642" w14:paraId="1325DC28" w14:textId="208AFC0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675642" w:rsidR="001A12B4" w:rsidP="00675642" w:rsidRDefault="001A12B4" w14:paraId="56A8ED10" w14:textId="0EF4314D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Pp Ikp-97/2021-14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99B5FC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8B5E40E" w14:textId="77777777">
      <w:pPr>
        <w:keepNext/>
        <w:spacing w:after="0"/>
        <w:jc w:val="center"/>
      </w:pPr>
    </w:p>
    <w:p w:rsidRPr="00CE79FB" w:rsidR="00CE79FB" w:rsidP="00CE79FB" w:rsidRDefault="00CE79FB" w14:paraId="04FABE9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26F3220" w14:textId="77777777">
      <w:pPr>
        <w:keepNext/>
        <w:spacing w:after="0"/>
        <w:jc w:val="center"/>
      </w:pPr>
    </w:p>
    <w:p w:rsidRPr="001A12B4" w:rsidR="001A12B4" w:rsidP="001A12B4" w:rsidRDefault="00675642" w14:paraId="1EE2CC18" w14:textId="5E01AE06">
      <w:pPr>
        <w:ind w:firstLine="567"/>
        <w:jc w:val="both"/>
        <w:rPr>
          <w:noProof/>
          <w:shd w:val="clear" w:color="auto" w:fill="CCFFCC"/>
        </w:rPr>
      </w:pPr>
      <w:r>
        <w:t xml:space="preserve">Općinski sud u Zlataru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642">
            <w:rPr>
              <w:rStyle w:val="eSPISCCParagraphDefaultFont"/>
              <w:rFonts w:eastAsiaTheme="minorHAnsi"/>
            </w:rPr>
            <w:t xml:space="preserve">  Ivanu Mrkociju, OIB 05007233097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(2009)">
            <w:listItem w:displayText="Zakon o zaštiti od nasilja u obitelji (2009)" w:value="Zakon o zaštiti od nasilja u obitelji (2009)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Zakon o zaštiti od nasilja u obitelji (2009)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7.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DBC7FB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37CAF3A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215B27CD" w14:textId="017DF5CC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Ivana Mrkocija, OIB 05007233097, rođen 31.03.1973.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 xml:space="preserve"> Narodnih Heroja 37, Poznanovec, 49221 Bedekovčina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(2009)">
            <w:listItem w:displayText="Zakon o zaštiti od nasilja u obitelji (2009)" w:value="Zakon o zaštiti od nasilja u obitelji (2009)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Zakon o zaštiti od nasilja u obitelji (2009)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4112B43F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599A763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72B733EA" w14:textId="7D91E9D4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 xml:space="preserve">  Općinskog suda u Zlataru, Stalna služba u Zaboku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Pp J-280/2019-74 donesena 28.09.2020.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1-2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29.01.2021.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Ivanu Mrkociju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 xml:space="preserve">47,78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794F85A0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7AC6416F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675642" w:rsidR="00561534" w:rsidP="00675642" w:rsidRDefault="00CB5345" w14:paraId="1FAA47AA" w14:textId="61C471DC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628C09B1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7.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335E20A9" w14:textId="77777777">
        <w:tc>
          <w:tcPr>
            <w:tcW w:w="3284" w:type="dxa"/>
          </w:tcPr>
          <w:p w:rsidRPr="00B40829" w:rsidR="00B40829" w:rsidP="00B40829" w:rsidRDefault="00B40829" w14:paraId="315CA956" w14:textId="4850EAE6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AD9208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675642" w:rsidR="00B40829" w:rsidP="00B40829" w:rsidRDefault="00B40829" w14:paraId="06C0F405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75642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3EEDA90E" w14:textId="77777777">
        <w:tc>
          <w:tcPr>
            <w:tcW w:w="3284" w:type="dxa"/>
          </w:tcPr>
          <w:p w:rsidRPr="00B40829" w:rsidR="00B40829" w:rsidP="00B40829" w:rsidRDefault="00B40829" w14:paraId="3D17B9C1" w14:textId="42CDAE42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23DEA1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675642" w:rsidR="00B40829" w:rsidP="00B40829" w:rsidRDefault="00675642" w14:paraId="2C4A716A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75642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3E7B44B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A0911E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8FFAAF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34DE75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EB013B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3F17F5D" w14:textId="601DA4B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Općinskom sudu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2B006D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6039A8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34C3C3B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EAF81B2" w14:textId="303733F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75642" w:rsidR="00675642">
            <w:rPr>
              <w:rStyle w:val="eSPISCCParagraphDefaultFont"/>
              <w:rFonts w:eastAsiaTheme="minorHAnsi"/>
            </w:rPr>
            <w:t>Ivan Mrkoci, Narodnih Heroja 37, Poznanovec, 49221 Bedekovčina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675642" w14:paraId="7E0F5078" w14:textId="1D82DC2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Zaboku, OIB 26566866925, Matije Gupca 22,49210 Zabok" w:value="Općinski sud u Zlataru, Stalna služba u Zaboku, OIB 26566866925, Matije Gupca 22,49210 Zabok"/>
            <w:listItem w:displayText="Policijska postaja Zabok, Matije Gupca 53,49210 Zabok" w:value="Policijska postaja Zabok, Matije Gupca 53,49210 Zabok"/>
            <w:listItem w:displayText="Financijska agencija (FINA), OIB 85821130368, Vrtni put 3,10000 Zagreb" w:value="Financijska agencija (FINA), OIB 85821130368, Vrtni put 3,10000 Zagreb"/>
            <w:listItem w:displayText="Opća bolnica Zabok i bolnica hrvatskih veterana, Bračak 8,49210 Zabok" w:value="Opća bolnica Zabok i bolnica hrvatskih veterana, Bračak 8,49210 Zabok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75642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04C1D9EF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BD2619F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509951B2" w14:textId="77777777">
      <w:r>
        <w:separator/>
      </w:r>
    </w:p>
  </w:endnote>
  <w:endnote w:type="continuationSeparator" w:id="0">
    <w:p w:rsidR="00F977C8" w:rsidP="00537B78" w:rsidRDefault="00F977C8" w14:paraId="3D3A3CC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B14083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2A8BE166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16588E64" w14:textId="77777777">
      <w:r>
        <w:separator/>
      </w:r>
    </w:p>
  </w:footnote>
  <w:footnote w:type="continuationSeparator" w:id="0">
    <w:p w:rsidR="00F977C8" w:rsidP="00537B78" w:rsidRDefault="00F977C8" w14:paraId="729C92F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EEFCD3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75642" w:rsidR="00675642">
          <w:rPr>
            <w:rStyle w:val="eSPISCCParagraphDefaultFont"/>
          </w:rPr>
          <w:t>Pp Ikp-97/2021-14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1F76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642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2E1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163E667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632E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Ikp-97/2021-14</izvorni_sadrzaj>
    <derivirana_varijabla naziv="DomainObject.Oznaka_1">Pp Ikp-97/2021-14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2021.</izvorni_sadrzaj>
    <derivirana_varijabla naziv="DomainObject.Predmet.DatumOsnivanja_1">15.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Ikp-97/2021</izvorni_sadrzaj>
    <derivirana_varijabla naziv="DomainObject.Predmet.OznakaBroj_1">Pp Ikp-97/2021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Porezna uprava</izvorni_sadrzaj>
    <derivirana_varijabla naziv="DomainObject.Predmet.PrimjedbaSuca_1">Porezna uprava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Mrkoci</izvorni_sadrzaj>
    <derivirana_varijabla naziv="DomainObject.Predmet.ProtustrankaFormated_1">  Ivan Mrkoci</derivirana_varijabla>
  </DomainObject.Predmet.ProtustrankaFormated>
  <DomainObject.Predmet.ProtustrankaFormatedOIB>
    <izvorni_sadrzaj>  Ivan Mrkoci, OIB 05007233097</izvorni_sadrzaj>
    <derivirana_varijabla naziv="DomainObject.Predmet.ProtustrankaFormatedOIB_1">  Ivanu Mrkociju, OIB 05007233097</derivirana_varijabla>
  </DomainObject.Predmet.ProtustrankaFormatedOIB>
  <DomainObject.Predmet.ProtustrankaFormatedWithAdress>
    <izvorni_sadrzaj> Ivan Mrkoci, Narodnih Heroja 37, POznanov, 49221 Bedekovčina</izvorni_sadrzaj>
    <derivirana_varijabla naziv="DomainObject.Predmet.ProtustrankaFormatedWithAdress_1"> Narodnih Heroja 37, Poznanovec, 49221 Bedekovčina</derivirana_varijabla>
  </DomainObject.Predmet.ProtustrankaFormatedWithAdress>
  <DomainObject.Predmet.ProtustrankaFormatedWithAdressOIB>
    <izvorni_sadrzaj> Ivan Mrkoci, OIB 05007233097, Narodnih Heroja 37, POznanov, 49221 Bedekovčina</izvorni_sadrzaj>
    <derivirana_varijabla naziv="DomainObject.Predmet.ProtustrankaFormatedWithAdressOIB_1"> Ivan Mrkoci, OIB 05007233097, Narodnih Heroja 37, POznanov, 49221 Bedekovčina</derivirana_varijabla>
  </DomainObject.Predmet.ProtustrankaFormatedWithAdressOIB>
  <DomainObject.Predmet.ProtustrankaWithAdress>
    <izvorni_sadrzaj>Ivan Mrkoci Narodnih Heroja 37, POznanov, 49221 Bedekovčina</izvorni_sadrzaj>
    <derivirana_varijabla naziv="DomainObject.Predmet.ProtustrankaWithAdress_1">Ivan Mrkoci Narodnih Heroja 37, POznanov, 49221 Bedekovčina</derivirana_varijabla>
  </DomainObject.Predmet.ProtustrankaWithAdress>
  <DomainObject.Predmet.ProtustrankaWithAdressOIB>
    <izvorni_sadrzaj>Ivan Mrkoci, OIB 05007233097, Narodnih Heroja 37, POznanov, 49221 Bedekovčina</izvorni_sadrzaj>
    <derivirana_varijabla naziv="DomainObject.Predmet.ProtustrankaWithAdressOIB_1">Ivan Mrkoci, OIB 05007233097, Narodnih Heroja 37, POznanov, 49221 Bedekovčina</derivirana_varijabla>
  </DomainObject.Predmet.ProtustrankaWithAdressOIB>
  <DomainObject.Predmet.ProtustrankaNazivFormated>
    <izvorni_sadrzaj>Ivan Mrkoci</izvorni_sadrzaj>
    <derivirana_varijabla naziv="DomainObject.Predmet.ProtustrankaNazivFormated_1">Ivanu Mrkociju</derivirana_varijabla>
    <derivirana_varijabla naziv="Padez">Ivan Mrkoci</derivirana_varijabla>
  </DomainObject.Predmet.ProtustrankaNazivFormated>
  <DomainObject.Predmet.ProtustrankaNazivFormatedOIB>
    <izvorni_sadrzaj>Ivan Mrkoci, OIB 05007233097</izvorni_sadrzaj>
    <derivirana_varijabla naziv="DomainObject.Predmet.ProtustrankaNazivFormatedOIB_1">Ivan Mrkoci, OIB 05007233097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  Općinskog suda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Matije Gupca 22, 49210 Zabok</izvorni_sadrzaj>
    <derivirana_varijabla naziv="DomainObject.Predmet.StrankaFormatedWithAdress_1"> Općinski sud u Zlataru, Stalna služba u Zaboku, Matije Gupca 22, 49210 Zabok</derivirana_varijabla>
  </DomainObject.Predmet.StrankaFormatedWithAdress>
  <DomainObject.Predmet.StrankaFormatedWithAdressOIB>
    <izvorni_sadrzaj> Općinski sud u Zlataru, Stalna služba u Zaboku, OIB 26566866925, Matije Gupca 22, 49210 Zabok</izvorni_sadrzaj>
    <derivirana_varijabla naziv="DomainObject.Predmet.StrankaFormatedWithAdressOIB_1"> Općinski sud u Zlataru, Stalna služba u Zaboku, OIB 26566866925, Matije Gupca 22, 49210 Zabok</derivirana_varijabla>
  </DomainObject.Predmet.StrankaFormatedWithAdressOIB>
  <DomainObject.Predmet.StrankaWithAdress>
    <izvorni_sadrzaj>Općinski sud u Zlataru, Stalna služba u Zaboku Matije Gupca 22,49210 Zabok</izvorni_sadrzaj>
    <derivirana_varijabla naziv="DomainObject.Predmet.StrankaWithAdress_1">Općinski sud u Zlataru, Stalna služba u Zaboku Matije Gupca 22,49210 Zabok</derivirana_varijabla>
  </DomainObject.Predmet.StrankaWithAdress>
  <DomainObject.Predmet.StrankaWithAdressOIB>
    <izvorni_sadrzaj>Općinski sud u Zlataru, Stalna služba u Zaboku, OIB 26566866925, Matije Gupca 22,49210 Zabok</izvorni_sadrzaj>
    <derivirana_varijabla naziv="DomainObject.Predmet.StrankaWithAdressOIB_1">Općinski sud u Zlataru, Stalna služba u Zaboku, OIB 26566866925, Matije Gupca 22,49210 Zabok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Matije Gupca 22, 49210 Zabok</item>
    </izvorni_sadrzaj>
    <derivirana_varijabla naziv="DomainObject.Predmet.StrankaListFormatedWithAdress_1">
      <item>Općinski sud u Zlataru, Stalna služba u Zaboku, Matije Gupca 22, 49210 Zabok</item>
    </derivirana_varijabla>
  </DomainObject.Predmet.StrankaListFormatedWithAdress>
  <DomainObject.Predmet.StrankaListFormatedWithAdressOIB>
    <izvorni_sadrzaj>
      <item>Općinski sud u Zlataru, Stalna služba u Zaboku, OIB 26566866925, Matije Gupca 22, 49210 Zabok</item>
    </izvorni_sadrzaj>
    <derivirana_varijabla naziv="DomainObject.Predmet.StrankaListFormatedWithAdressOIB_1">
      <item>Općinski sud u Zlataru, Stalna služba u Zaboku, OIB 26566866925, Matije Gupca 22, 49210 Zabok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Ivan Mrkoci</item>
    </izvorni_sadrzaj>
    <derivirana_varijabla naziv="DomainObject.Predmet.ProtuStrankaListFormated_1">
      <item>Ivan Mrkoci</item>
    </derivirana_varijabla>
  </DomainObject.Predmet.ProtuStrankaListFormated>
  <DomainObject.Predmet.ProtuStrankaListFormatedOIB>
    <izvorni_sadrzaj>
      <item>Ivan Mrkoci, OIB 05007233097</item>
    </izvorni_sadrzaj>
    <derivirana_varijabla naziv="DomainObject.Predmet.ProtuStrankaListFormatedOIB_1">
      <item>Ivan Mrkoci, OIB 05007233097</item>
    </derivirana_varijabla>
  </DomainObject.Predmet.ProtuStrankaListFormatedOIB>
  <DomainObject.Predmet.ProtuStrankaListFormatedWithAdress>
    <izvorni_sadrzaj>
      <item>Ivan Mrkoci, Narodnih Heroja 37, POznanov, 49221 Bedekovčina</item>
    </izvorni_sadrzaj>
    <derivirana_varijabla naziv="DomainObject.Predmet.ProtuStrankaListFormatedWithAdress_1">
      <item>Ivan Mrkoci, Narodnih Heroja 37, POznanov, 49221 Bedekovčina</item>
    </derivirana_varijabla>
  </DomainObject.Predmet.ProtuStrankaListFormatedWithAdress>
  <DomainObject.Predmet.ProtuStrankaListFormatedWithAdressOIB>
    <izvorni_sadrzaj>
      <item>Ivan Mrkoci, OIB 05007233097, Narodnih Heroja 37, POznanov, 49221 Bedekovčina</item>
    </izvorni_sadrzaj>
    <derivirana_varijabla naziv="DomainObject.Predmet.ProtuStrankaListFormatedWithAdressOIB_1">
      <item>Ivan Mrkoci, OIB 05007233097, Narodnih Heroja 37, POznanov, 49221 Bedekovčina</item>
    </derivirana_varijabla>
  </DomainObject.Predmet.ProtuStrankaListFormatedWithAdressOIB>
  <DomainObject.Predmet.ProtuStrankaListNazivFormated>
    <izvorni_sadrzaj>
      <item>Ivan Mrkoci</item>
    </izvorni_sadrzaj>
    <derivirana_varijabla naziv="DomainObject.Predmet.ProtuStrankaListNazivFormated_1">
      <item>Ivan Mrkoci</item>
    </derivirana_varijabla>
  </DomainObject.Predmet.ProtuStrankaListNazivFormated>
  <DomainObject.Predmet.ProtuStrankaListNazivFormatedOIB>
    <izvorni_sadrzaj>
      <item>Ivan Mrkoci, OIB 05007233097</item>
    </izvorni_sadrzaj>
    <derivirana_varijabla naziv="DomainObject.Predmet.ProtuStrankaListNazivFormatedOIB_1">
      <item>Ivan Mrkoci, OIB 05007233097</item>
    </derivirana_varijabla>
  </DomainObject.Predmet.ProtuStrankaListNazivFormatedOIB>
  <DomainObject.Predmet.OstaliListFormated>
    <izvorni_sadrzaj>
      <item>Policijska postaja Zabok</item>
      <item>Financijska agencija (FINA)</item>
      <item>Opća bolnica Zabok i bolnica hrvatskih veterana</item>
    </izvorni_sadrzaj>
    <derivirana_varijabla naziv="DomainObject.Predmet.OstaliListFormated_1">
      <item>Policijska postaja Zabok</item>
      <item>Financijska agencija (FINA)</item>
      <item>Opća bolnica Zabok i bolnica hrvatskih veterana</item>
    </derivirana_varijabla>
    <derivirana_varijabla naziv="DrugaOsoba">
      <item>Policijska postaja Zabok</item>
      <item>Financijska agencija (FINA)</item>
      <item>Opća bolnica Zabok i bolnica hrvatskih veterana</item>
    </derivirana_varijabla>
  </DomainObject.Predmet.OstaliListFormated>
  <DomainObject.Predmet.OstaliListFormatedOIB>
    <izvorni_sadrzaj>
      <item>Policijska postaja Zabok</item>
      <item>Financijska agencija (FINA), OIB 85821130368</item>
      <item>Opća bolnica Zabok i bolnica hrvatskih veterana</item>
    </izvorni_sadrzaj>
    <derivirana_varijabla naziv="DomainObject.Predmet.OstaliListFormatedOIB_1">
      <item>Policijska postaja Zabok</item>
      <item>Financijska agencija (FINA), OIB 85821130368</item>
      <item>Opća bolnica Zabok i bolnica hrvatskih veterana</item>
    </derivirana_varijabla>
  </DomainObject.Predmet.OstaliListFormatedOIB>
  <DomainObject.Predmet.OstaliListFormatedWithAdress>
    <izvorni_sadrzaj>
      <item>Policijska postaja Zabok, Matije Gupca 53, 49210 Zabok</item>
      <item>Financijska agencija (FINA), Vrtni put 3, 10000 Zagreb</item>
      <item>Opća bolnica Zabok i bolnica hrvatskih veterana, Bračak 8, 49210 Zabok</item>
    </izvorni_sadrzaj>
    <derivirana_varijabla naziv="DomainObject.Predmet.OstaliListFormatedWithAdress_1">
      <item>Policijska postaja Zabok, Matije Gupca 53, 49210 Zabok</item>
      <item>Financijska agencija (FINA), Vrtni put 3, 10000 Zagreb</item>
      <item>Opća bolnica Zabok i bolnica hrvatskih veterana, Bračak 8, 49210 Zabok</item>
    </derivirana_varijabla>
  </DomainObject.Predmet.OstaliListFormatedWithAdress>
  <DomainObject.Predmet.OstaliListFormatedWithAdressOIB>
    <izvorni_sadrzaj>
      <item>Policijska postaja Zabok, Matije Gupca 53, 49210 Zabok</item>
      <item>Financijska agencija (FINA), OIB 85821130368, Vrtni put 3, 10000 Zagreb</item>
      <item>Opća bolnica Zabok i bolnica hrvatskih veterana, Bračak 8, 49210 Zabok</item>
    </izvorni_sadrzaj>
    <derivirana_varijabla naziv="DomainObject.Predmet.OstaliListFormatedWithAdressOIB_1">
      <item>Policijska postaja Zabok, Matije Gupca 53, 49210 Zabok</item>
      <item>Financijska agencija (FINA), OIB 85821130368, Vrtni put 3, 10000 Zagreb</item>
      <item>Opća bolnica Zabok i bolnica hrvatskih veterana, Bračak 8, 49210 Zabok</item>
    </derivirana_varijabla>
  </DomainObject.Predmet.OstaliListFormatedWithAdressOIB>
  <DomainObject.Predmet.OstaliListNazivFormated>
    <izvorni_sadrzaj>
      <item>Policijska postaja Zabok</item>
      <item>Financijska agencija (FINA)</item>
      <item>Opća bolnica Zabok i bolnica hrvatskih veterana</item>
    </izvorni_sadrzaj>
    <derivirana_varijabla naziv="DomainObject.Predmet.OstaliListNazivFormated_1">
      <item>Policijska postaja Zabok</item>
      <item>Financijska agencija (FINA)</item>
      <item>Opća bolnica Zabok i bolnica hrvatskih veterana</item>
    </derivirana_varijabla>
  </DomainObject.Predmet.OstaliListNazivFormated>
  <DomainObject.Predmet.OstaliListNazivFormatedOIB>
    <izvorni_sadrzaj>
      <item>Policijska postaja Zabok</item>
      <item>Financijska agencija (FINA), OIB 85821130368</item>
      <item>Opća bolnica Zabok i bolnica hrvatskih veterana</item>
    </izvorni_sadrzaj>
    <derivirana_varijabla naziv="DomainObject.Predmet.OstaliListNazivFormatedOIB_1">
      <item>Policijska postaja Zabok</item>
      <item>Financijska agencija (FINA), OIB 85821130368</item>
      <item>Opća bolnica Zabok i bolnica hrvatskih veterana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svibnja 2026.</izvorni_sadrzaj>
    <derivirana_varijabla naziv="DomainObject.Datum_1">7. svibnja 2026.</derivirana_varijabla>
    <derivirana_varijabla naziv="datum">7. svibnja 2026.</derivirana_varijabla>
    <derivirana_varijabla naziv="datumpravomocnosti">7. svibnja 2026.</derivirana_varijabla>
  </DomainObject.Datum>
  <DomainObject.PoslovniBrojDokumenta>
    <izvorni_sadrzaj>Pp Ikp-97/2021-14</izvorni_sadrzaj>
    <derivirana_varijabla naziv="DomainObject.PoslovniBrojDokumenta_1">Pp Ikp-97/2021-14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Ivan Mrkoci</izvorni_sadrzaj>
    <derivirana_varijabla naziv="DomainObject.Predmet.ProtustrankaIDrugi_1">Ivan Mrkoci</derivirana_varijabla>
  </DomainObject.Predmet.ProtustrankaIDrugi>
  <DomainObject.Predmet.StrankaIDrugiAdressOIB>
    <izvorni_sadrzaj>Općinski sud u Zlataru, Stalna služba u Zaboku, OIB 26566866925, Matije Gupca 22, 49210 Zabok</izvorni_sadrzaj>
    <derivirana_varijabla naziv="DomainObject.Predmet.StrankaIDrugiAdressOIB_1">Općinski sud u Zlataru, Stalna služba u Zaboku, OIB 26566866925, Matije Gupca 22, 49210 Zabok</derivirana_varijabla>
  </DomainObject.Predmet.StrankaIDrugiAdressOIB>
  <DomainObject.Predmet.ProtustrankaIDrugiAdressOIB>
    <izvorni_sadrzaj>Ivan Mrkoci, OIB 05007233097, Narodnih Heroja 37, POznanov, 49221 Bedekovčina</izvorni_sadrzaj>
    <derivirana_varijabla naziv="DomainObject.Predmet.ProtustrankaIDrugiAdressOIB_1">Ivan Mrkoci, OIB 05007233097, Narodnih Heroja 37, POznanov,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Mrkoci</item>
      <item>Općinski sud u Zlataru, Stalna služba u Zaboku</item>
      <item>Policijska postaja Zabok</item>
      <item>Financijska agencija (FINA)</item>
      <item>Opća bolnica Zabok i bolnica hrvatskih veterana</item>
    </izvorni_sadrzaj>
    <derivirana_varijabla naziv="DomainObject.Predmet.SudioniciListNaziv_1">
      <item>Ivan Mrkoci</item>
      <item>Općinski sud u Zlataru, Stalna služba u Zaboku</item>
      <item>Policijska postaja Zabok</item>
      <item>Financijska agencija (FINA)</item>
      <item>Opća bolnica Zabok i bolnica hrvatskih veterana</item>
    </derivirana_varijabla>
    <derivirana_varijabla naziv="OstaliSudionici">
      <item>Ivan Mrkoci</item>
      <item>Općinski sud u Zlataru, Stalna služba u Zaboku</item>
      <item>Policijska postaja Zabok</item>
      <item>Financijska agencija (FINA)</item>
      <item>Opća bolnica Zabok i bolnica hrvatskih veterana</item>
    </derivirana_varijabla>
  </DomainObject.Predmet.SudioniciListNaziv>
  <DomainObject.Predmet.SudioniciListAdressOIB>
    <izvorni_sadrzaj>
      <item>Ivan Mrkoci, OIB 05007233097, Narodnih Heroja 37, POznanov,49221 Bedekovčina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Opća bolnica Zabok i bolnica hrvatskih veterana, Bračak 8,49210 Zabok</item>
    </izvorni_sadrzaj>
    <derivirana_varijabla naziv="DomainObject.Predmet.SudioniciListAdressOIB_1">
      <item>spis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Opća bolnica Zabok i bolnica hrvatskih veterana, Bračak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716,70 EUR, Paušalni trošak u iznosu od 47,78 EUR, u ukupnom iznosu od 764,48 EUR</izvorni_sadrzaj>
    <derivirana_varijabla naziv="DomainObject.Predmet.Pristojbe_1">troškove za Dvotrećinska novčana kazna u iznosu od 716,70 EUR, Paušalni trošak u iznosu od 47,78 EUR, u ukupnom iznosu od 764,48 EUR</derivirana_varijabla>
  </DomainObject.Predmet.Pristojbe>
  <DomainObject.Predmet.PristojbeSudionikNazivOIB>
    <izvorni_sadrzaj>Ivan Mrkoci, OIB 05007233097</izvorni_sadrzaj>
    <derivirana_varijabla naziv="DomainObject.Predmet.PristojbeSudionikNazivOIB_1">Ivan Mrkoci, OIB 05007233097</derivirana_varijabla>
  </DomainObject.Predmet.PristojbeSudionikNazivOIB>
  <DomainObject.Predmet.PristojbePNB>
    <izvorni_sadrzaj>HR63 6068-4462-20022509755</izvorni_sadrzaj>
    <derivirana_varijabla naziv="DomainObject.Predmet.PristojbePNB_1">HR63 6068-4462-20022509755</derivirana_varijabla>
  </DomainObject.Predmet.PristojbePNB>
  <DomainObject.Predmet.PristojbeIznos>
    <izvorni_sadrzaj>764,48 EUR</izvorni_sadrzaj>
    <derivirana_varijabla naziv="DomainObject.Predmet.PristojbeIznos_1">764,48 EUR</derivirana_varijabla>
  </DomainObject.Predmet.PristojbeIznos>
  <DomainObject.Predmet.PristojbeOpisPlacanja>
    <izvorni_sadrzaj>Troškovi iz predmeta Pp Ikp-97/2021, OS ZL</izvorni_sadrzaj>
    <derivirana_varijabla naziv="DomainObject.Predmet.PristojbeOpisPlacanja_1">Troškovi iz predmeta Pp Ikp-97/2021,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05007233097</item>
      <item>, OIB 26566866925</item>
      <item>, OIB null</item>
      <item>, OIB 85821130368</item>
      <item>, OIB null</item>
    </izvorni_sadrzaj>
    <derivirana_varijabla naziv="DomainObject.Predmet.SudioniciListNazivOIB_1">
      <item>, OIB 05007233097</item>
      <item>, OIB 26566866925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29. travnja 2021.</izvorni_sadrzaj>
    <derivirana_varijabla naziv="DomainObject.Predmet.PristojbeDatumRokPlacanja_1">29. travnja 2021.</derivirana_varijabla>
  </DomainObject.Predmet.PristojbeDatumRokPlacanja>
  <DomainObject.Predmet.PristojbeNazivVrste>
    <izvorni_sadrzaj>Troškovi iz predmeta Pp Ikp-97/2021, OS ZL</izvorni_sadrzaj>
    <derivirana_varijabla naziv="DomainObject.Predmet.PristojbeNazivVrste_1">Troškovi iz predmeta Pp Ikp-97/2021,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travnja 2024.</izvorni_sadrzaj>
    <derivirana_varijabla naziv="DomainObject.PredzadnjaOdlukaIzPredmeta.DatumDonosenjaOdluke_1">25. travnja 2024.</derivirana_varijabla>
  </DomainObject.PredzadnjaOdlukaIzPredmeta.DatumDonosenjaOdluke>
  <DomainObject.PredzadnjaOdlukaIzPredmeta.Oznaka>
    <izvorni_sadrzaj>Pp Ikp-97/2021-12</izvorni_sadrzaj>
    <derivirana_varijabla naziv="DomainObject.PredzadnjaOdlukaIzPredmeta.Oznaka_1">Pp Ikp-97/2021-12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(2009)</item>
    </izvorni_sadrzaj>
    <derivirana_varijabla naziv="DomainObject.ZakonPravilnikList_1">
      <item>Zakon o zaštiti od nasilja u obitelji (2009)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Mrkoci, Narodnih Heroja 37, POznanov, 49221 Bedekovčina</izvorni_sadrzaj>
    <derivirana_varijabla naziv="DomainObject.Predmet.OsudenikImePrezimeAdresa_1">Ivan Mrkoci, Narodnih Heroja 37, Poznanovec, 49221 Bedekovčina</derivirana_varijabla>
  </DomainObject.Predmet.OsudenikImePrezimeAdresa>
  <DomainObject.Predmet.OsudenikImePrezimeOIBDatRodenja>
    <izvorni_sadrzaj>Ivan Mrkoci, OIB 05007233097, rođen-a 31.03.1973.</izvorni_sadrzaj>
    <derivirana_varijabla naziv="DomainObject.Predmet.OsudenikImePrezimeOIBDatRodenja_1">Ivana Mrkocija, OIB 05007233097, rođen 31.03.1973.</derivirana_varijabla>
  </DomainObject.Predmet.OsudenikImePrezimeOIBDatRodenja>
  <DomainObject.IkpPredmet.OdlukaRjesenjeIshodisni>
    <izvorni_sadrzaj>Pp J-280/2019-74 donesena 28.09.2020.</izvorni_sadrzaj>
    <derivirana_varijabla naziv="DomainObject.IkpPredmet.OdlukaRjesenjeIshodisni_1">Pp J-280/2019-74 donesena 28.09.2020.</derivirana_varijabla>
  </DomainObject.IkpPredmet.OdlukaRjesenjeIshodisni>
  <UserObject.NN>
    <izvorni_sadrzaj/>
    <derivirana_varijabla naziv="UserObject.NN_1"/>
  </UserObject.NN>
  <DomainObject.IkpPredmet.NovcanaObaveza.PreostaliIznos>
    <izvorni_sadrzaj>716,70 EUR</izvorni_sadrzaj>
    <derivirana_varijabla naziv="DomainObject.IkpPredmet.NovcanaObaveza.PreostaliIznos_1">716,70 EUR</derivirana_varijabla>
  </DomainObject.IkpPredmet.NovcanaObaveza.PreostaliIznos>
  <DomainObject.IkpPredmet.NovcanaObaveza.PNB>
    <izvorni_sadrzaj>HR63 6068-4462-20022509755</izvorni_sadrzaj>
    <derivirana_varijabla naziv="DomainObject.IkpPredmet.NovcanaObaveza.PNB_1">HR63 6068-4462-20022509755</derivirana_varijabla>
  </DomainObject.IkpPredmet.NovcanaObaveza.PNB>
  <DomainObject.IkpPredmet.Trosak.PreostaliIznos>
    <izvorni_sadrzaj>47,78 EUR</izvorni_sadrzaj>
    <derivirana_varijabla naziv="DomainObject.IkpPredmet.Trosak.PreostaliIznos_1">47,78 </derivirana_varijabla>
  </DomainObject.IkpPredmet.Trosak.PreostaliIznos>
  <DomainObject.IkpPredmet.Trosak.PNB>
    <izvorni_sadrzaj>HR63 6068-4462-20022509763</izvorni_sadrzaj>
    <derivirana_varijabla naziv="DomainObject.IkpPredmet.Trosak.PNB_1">HR63 6068-4462-20022509763</derivirana_varijabla>
  </DomainObject.IkpPredmet.Trosak.PNB>
  <DomainObject.IkpPredmet.IshodisnaOdlukaDatumPravomocnosti>
    <izvorni_sadrzaj/>
    <derivirana_varijabla naziv="DomainObject.IkpPredmet.IshodisnaOdlukaDatumPravomocnosti_1">29.01.2021.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302</properties:Words>
  <properties:Characters>1638</properties:Characters>
  <properties:Lines>59</properties:Lines>
  <properties:Paragraphs>23</properties:Paragraphs>
  <properties:TotalTime>238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2026-05-07T11:44:00Z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Ikp-97/2021-14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